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0A" w:rsidRDefault="00DC140A" w:rsidP="00641F49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ĆWICZENIA PERCEPCJI SŁUCHOWEJ </w:t>
      </w:r>
      <w:r w:rsidRPr="00641F49">
        <w:rPr>
          <w:rFonts w:ascii="Times New Roman" w:hAnsi="Times New Roman"/>
          <w:sz w:val="24"/>
          <w:szCs w:val="24"/>
        </w:rPr>
        <w:t>- Posłuchaj odgłosów niektóryc</w:t>
      </w:r>
      <w:r>
        <w:rPr>
          <w:rFonts w:ascii="Times New Roman" w:hAnsi="Times New Roman"/>
          <w:sz w:val="24"/>
          <w:szCs w:val="24"/>
        </w:rPr>
        <w:t>h, ptaków które zimują w Polsce</w:t>
      </w:r>
    </w:p>
    <w:p w:rsidR="00DC140A" w:rsidRPr="00641F49" w:rsidRDefault="00DC140A" w:rsidP="00641F49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DC140A" w:rsidRPr="00641F49" w:rsidRDefault="00DC140A" w:rsidP="00641F4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41F49">
        <w:rPr>
          <w:rFonts w:ascii="Times New Roman" w:hAnsi="Times New Roman"/>
          <w:sz w:val="24"/>
          <w:szCs w:val="24"/>
        </w:rPr>
        <w:t xml:space="preserve">Wróbel - </w:t>
      </w:r>
      <w:hyperlink r:id="rId5" w:history="1">
        <w:r w:rsidRPr="00641F49">
          <w:rPr>
            <w:rStyle w:val="Hyperlink"/>
            <w:rFonts w:ascii="Times New Roman" w:hAnsi="Times New Roman"/>
            <w:sz w:val="24"/>
            <w:szCs w:val="24"/>
          </w:rPr>
          <w:t>https://www.youtube.com/watch?v=pcLmYc-dHII</w:t>
        </w:r>
      </w:hyperlink>
    </w:p>
    <w:p w:rsidR="00DC140A" w:rsidRPr="00641F49" w:rsidRDefault="00DC140A" w:rsidP="00641F4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41F49">
        <w:rPr>
          <w:rFonts w:ascii="Times New Roman" w:hAnsi="Times New Roman"/>
          <w:sz w:val="24"/>
          <w:szCs w:val="24"/>
        </w:rPr>
        <w:t xml:space="preserve">Dzięcioł - </w:t>
      </w:r>
      <w:hyperlink r:id="rId6" w:history="1">
        <w:r w:rsidRPr="00641F49">
          <w:rPr>
            <w:rStyle w:val="Hyperlink"/>
            <w:rFonts w:ascii="Times New Roman" w:hAnsi="Times New Roman"/>
            <w:sz w:val="24"/>
            <w:szCs w:val="24"/>
          </w:rPr>
          <w:t>https://www.youtube.com/watch?v=DHjceznmGJU</w:t>
        </w:r>
      </w:hyperlink>
    </w:p>
    <w:p w:rsidR="00DC140A" w:rsidRPr="00641F49" w:rsidRDefault="00DC140A" w:rsidP="00641F4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41F49">
        <w:rPr>
          <w:rFonts w:ascii="Times New Roman" w:hAnsi="Times New Roman"/>
          <w:sz w:val="24"/>
          <w:szCs w:val="24"/>
          <w:lang w:val="en-US"/>
        </w:rPr>
        <w:t xml:space="preserve">Gil - </w:t>
      </w:r>
      <w:hyperlink r:id="rId7" w:history="1">
        <w:r w:rsidRPr="00641F49">
          <w:rPr>
            <w:rStyle w:val="Hyperlink"/>
            <w:rFonts w:ascii="Times New Roman" w:hAnsi="Times New Roman"/>
            <w:sz w:val="24"/>
            <w:szCs w:val="24"/>
            <w:lang w:val="en-US"/>
          </w:rPr>
          <w:t>https://www.youtube.com/watch?v=qpmsZdteTJg</w:t>
        </w:r>
      </w:hyperlink>
    </w:p>
    <w:p w:rsidR="00DC140A" w:rsidRDefault="00DC140A" w:rsidP="00641F4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41F49">
        <w:rPr>
          <w:rFonts w:ascii="Times New Roman" w:hAnsi="Times New Roman"/>
          <w:sz w:val="24"/>
          <w:szCs w:val="24"/>
        </w:rPr>
        <w:t xml:space="preserve">Sikorka - </w:t>
      </w:r>
      <w:hyperlink r:id="rId8" w:history="1">
        <w:r w:rsidRPr="00641F49">
          <w:rPr>
            <w:rStyle w:val="Hyperlink"/>
            <w:rFonts w:ascii="Times New Roman" w:hAnsi="Times New Roman"/>
            <w:sz w:val="24"/>
            <w:szCs w:val="24"/>
          </w:rPr>
          <w:t>https://www.youtube.com/watch?v=yEorCrgaVEU</w:t>
        </w:r>
      </w:hyperlink>
    </w:p>
    <w:p w:rsidR="00DC140A" w:rsidRDefault="00DC140A" w:rsidP="00641F49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DC140A" w:rsidRDefault="00DC140A" w:rsidP="00641F49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Dodatkowo :  </w:t>
      </w:r>
      <w:r w:rsidRPr="00641F49">
        <w:rPr>
          <w:rFonts w:ascii="Times New Roman" w:hAnsi="Times New Roman"/>
          <w:sz w:val="24"/>
          <w:szCs w:val="24"/>
        </w:rPr>
        <w:t xml:space="preserve">Wyjdź na spacer i posłuchaj śpiewu ptaków. </w:t>
      </w:r>
    </w:p>
    <w:p w:rsidR="00DC140A" w:rsidRPr="00641F49" w:rsidRDefault="00DC140A" w:rsidP="00641F49">
      <w:pPr>
        <w:pStyle w:val="ListParagraph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641F49">
        <w:rPr>
          <w:rFonts w:ascii="Times New Roman" w:hAnsi="Times New Roman"/>
          <w:sz w:val="24"/>
          <w:szCs w:val="24"/>
        </w:rPr>
        <w:t>Praca plastyczna – Wyklej bądź pokoloruj obrazek jednego z</w:t>
      </w:r>
      <w:r>
        <w:rPr>
          <w:rFonts w:ascii="Times New Roman" w:hAnsi="Times New Roman"/>
          <w:sz w:val="24"/>
          <w:szCs w:val="24"/>
        </w:rPr>
        <w:t xml:space="preserve"> ptaków.</w:t>
      </w:r>
    </w:p>
    <w:p w:rsidR="00DC140A" w:rsidRPr="00641F49" w:rsidRDefault="00DC140A" w:rsidP="00641F4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DC140A" w:rsidRPr="00641F49" w:rsidRDefault="00DC140A" w:rsidP="00641F4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DC140A" w:rsidRPr="00641F49" w:rsidRDefault="00DC140A" w:rsidP="00641F4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Default="00DC140A" w:rsidP="00455AB0">
      <w:pPr>
        <w:pStyle w:val="ListParagraph"/>
      </w:pPr>
    </w:p>
    <w:p w:rsidR="00DC140A" w:rsidRPr="00852AA2" w:rsidRDefault="00DC140A" w:rsidP="007F2076">
      <w:pPr>
        <w:pStyle w:val="ListParagraph"/>
        <w:jc w:val="center"/>
        <w:rPr>
          <w:b/>
          <w:bCs/>
          <w:sz w:val="56"/>
          <w:szCs w:val="56"/>
        </w:rPr>
      </w:pPr>
      <w:r w:rsidRPr="00852AA2">
        <w:rPr>
          <w:b/>
          <w:bCs/>
          <w:sz w:val="56"/>
          <w:szCs w:val="56"/>
        </w:rPr>
        <w:t>WRÓBEL</w:t>
      </w:r>
    </w:p>
    <w:p w:rsidR="00DC140A" w:rsidRDefault="00DC140A" w:rsidP="007F2076">
      <w:pPr>
        <w:pStyle w:val="ListParagraph"/>
        <w:jc w:val="center"/>
        <w:rPr>
          <w:b/>
          <w:bCs/>
          <w:sz w:val="44"/>
          <w:szCs w:val="44"/>
        </w:rPr>
      </w:pPr>
    </w:p>
    <w:p w:rsidR="00DC140A" w:rsidRDefault="00DC140A" w:rsidP="007F2076">
      <w:pPr>
        <w:pStyle w:val="ListParagraph"/>
        <w:jc w:val="center"/>
        <w:rPr>
          <w:b/>
          <w:bCs/>
          <w:sz w:val="44"/>
          <w:szCs w:val="44"/>
        </w:rPr>
      </w:pP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  <w:r w:rsidRPr="00A82577"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74pt;height:435pt;visibility:visible">
            <v:imagedata r:id="rId9" o:title=""/>
          </v:shape>
        </w:pict>
      </w: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DC140A" w:rsidRPr="00852AA2" w:rsidRDefault="00DC140A" w:rsidP="007F2076">
      <w:pPr>
        <w:pStyle w:val="ListParagraph"/>
        <w:ind w:left="0"/>
        <w:jc w:val="center"/>
        <w:rPr>
          <w:b/>
          <w:bCs/>
          <w:sz w:val="72"/>
          <w:szCs w:val="72"/>
        </w:rPr>
      </w:pPr>
      <w:r w:rsidRPr="00852AA2">
        <w:rPr>
          <w:b/>
          <w:bCs/>
          <w:sz w:val="72"/>
          <w:szCs w:val="72"/>
        </w:rPr>
        <w:t>GIL</w:t>
      </w: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  <w:r w:rsidRPr="00A82577">
        <w:rPr>
          <w:noProof/>
          <w:lang w:eastAsia="pl-PL"/>
        </w:rPr>
        <w:pict>
          <v:shape id="Obraz 2" o:spid="_x0000_i1026" type="#_x0000_t75" style="width:411.75pt;height:600pt;visibility:visible">
            <v:imagedata r:id="rId10" o:title=""/>
          </v:shape>
        </w:pict>
      </w:r>
    </w:p>
    <w:p w:rsidR="00DC140A" w:rsidRDefault="00DC140A" w:rsidP="007F2076">
      <w:pPr>
        <w:pStyle w:val="ListParagraph"/>
        <w:ind w:left="0"/>
        <w:jc w:val="center"/>
        <w:rPr>
          <w:b/>
          <w:bCs/>
          <w:sz w:val="44"/>
          <w:szCs w:val="44"/>
        </w:rPr>
      </w:pPr>
    </w:p>
    <w:p w:rsidR="00DC140A" w:rsidRPr="007F2076" w:rsidRDefault="00DC140A" w:rsidP="00852AA2">
      <w:pPr>
        <w:pStyle w:val="ListParagraph"/>
        <w:ind w:left="0"/>
        <w:jc w:val="center"/>
        <w:rPr>
          <w:b/>
          <w:bCs/>
          <w:sz w:val="44"/>
          <w:szCs w:val="44"/>
        </w:rPr>
      </w:pPr>
      <w:r w:rsidRPr="00A82577">
        <w:rPr>
          <w:noProof/>
          <w:lang w:eastAsia="pl-PL"/>
        </w:rPr>
        <w:pict>
          <v:shape id="Obraz 3" o:spid="_x0000_i1027" type="#_x0000_t75" style="width:474pt;height:611.25pt;visibility:visible">
            <v:imagedata r:id="rId11" o:title=""/>
          </v:shape>
        </w:pict>
      </w:r>
    </w:p>
    <w:p w:rsidR="00DC140A" w:rsidRPr="00852AA2" w:rsidRDefault="00DC140A" w:rsidP="00852AA2">
      <w:pPr>
        <w:rPr>
          <w:b/>
          <w:bCs/>
          <w:sz w:val="72"/>
          <w:szCs w:val="72"/>
        </w:rPr>
      </w:pPr>
    </w:p>
    <w:p w:rsidR="00DC140A" w:rsidRDefault="00DC140A" w:rsidP="00455AB0">
      <w:pPr>
        <w:pStyle w:val="ListParagraph"/>
      </w:pPr>
    </w:p>
    <w:p w:rsidR="00DC140A" w:rsidRDefault="00DC140A" w:rsidP="00344163">
      <w:pPr>
        <w:pStyle w:val="ListParagraph"/>
      </w:pPr>
    </w:p>
    <w:p w:rsidR="00DC140A" w:rsidRDefault="00DC140A" w:rsidP="00344163">
      <w:pPr>
        <w:pStyle w:val="ListParagraph"/>
      </w:pPr>
    </w:p>
    <w:p w:rsidR="00DC140A" w:rsidRDefault="00DC140A" w:rsidP="00344163">
      <w:pPr>
        <w:pStyle w:val="ListParagraph"/>
      </w:pPr>
    </w:p>
    <w:sectPr w:rsidR="00DC140A" w:rsidSect="006D1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36AE5"/>
    <w:multiLevelType w:val="hybridMultilevel"/>
    <w:tmpl w:val="11A2E7D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FA71B6"/>
    <w:multiLevelType w:val="hybridMultilevel"/>
    <w:tmpl w:val="735648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163"/>
    <w:rsid w:val="00344163"/>
    <w:rsid w:val="004173AB"/>
    <w:rsid w:val="00455AB0"/>
    <w:rsid w:val="00641F49"/>
    <w:rsid w:val="006D1E14"/>
    <w:rsid w:val="007F2076"/>
    <w:rsid w:val="00804650"/>
    <w:rsid w:val="00852AA2"/>
    <w:rsid w:val="00860464"/>
    <w:rsid w:val="0087459A"/>
    <w:rsid w:val="00A82577"/>
    <w:rsid w:val="00AD78BD"/>
    <w:rsid w:val="00DC1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E1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416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60464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860464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EorCrgaVE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pmsZdteTJ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HjceznmGJU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youtube.com/watch?v=pcLmYc-dHII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104</Words>
  <Characters>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ĆWICZENIA PERCEPCJI SŁUCHOWEJ - Posłuchaj odgłosów niektórych, ptaków które zimują w Polsce</dc:title>
  <dc:subject/>
  <dc:creator>Magdalena Grotha</dc:creator>
  <cp:keywords/>
  <dc:description/>
  <cp:lastModifiedBy>Beata</cp:lastModifiedBy>
  <cp:revision>2</cp:revision>
  <dcterms:created xsi:type="dcterms:W3CDTF">2020-11-13T07:31:00Z</dcterms:created>
  <dcterms:modified xsi:type="dcterms:W3CDTF">2020-11-13T07:31:00Z</dcterms:modified>
</cp:coreProperties>
</file>